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2A" w:rsidRPr="00E66E99" w:rsidRDefault="00E66E99" w:rsidP="00E66E99">
      <w:pPr>
        <w:ind w:left="5040" w:firstLine="720"/>
        <w:jc w:val="both"/>
        <w:rPr>
          <w:b/>
        </w:rPr>
      </w:pPr>
      <w:r>
        <w:rPr>
          <w:b/>
        </w:rPr>
        <w:t xml:space="preserve">           </w:t>
      </w:r>
      <w:r w:rsidR="004B752A" w:rsidRPr="00E66E99">
        <w:rPr>
          <w:b/>
        </w:rPr>
        <w:t>ПРИЈЕДЛОГ ОДЛУКЕ</w:t>
      </w:r>
    </w:p>
    <w:p w:rsidR="00265EC9" w:rsidRPr="00FA314C" w:rsidRDefault="004B752A" w:rsidP="00265EC9">
      <w:pPr>
        <w:jc w:val="both"/>
        <w:rPr>
          <w:szCs w:val="24"/>
        </w:rPr>
      </w:pPr>
      <w:r>
        <w:t>На основу члана 281. Закона о привредним друштвима („Службени гласник РС“ бр.</w:t>
      </w:r>
      <w:r w:rsidR="00265EC9" w:rsidRPr="00265EC9">
        <w:rPr>
          <w:szCs w:val="24"/>
        </w:rPr>
        <w:t xml:space="preserve"> </w:t>
      </w:r>
      <w:r w:rsidR="00265EC9">
        <w:rPr>
          <w:szCs w:val="24"/>
        </w:rPr>
        <w:t>127/08, 58/09, 100/11,</w:t>
      </w:r>
      <w:r w:rsidR="00265EC9" w:rsidRPr="00FA314C">
        <w:rPr>
          <w:szCs w:val="24"/>
        </w:rPr>
        <w:t xml:space="preserve"> 100/17</w:t>
      </w:r>
      <w:r w:rsidR="00265EC9">
        <w:rPr>
          <w:szCs w:val="24"/>
        </w:rPr>
        <w:t>, 82/19, 17/23 и 45/25</w:t>
      </w:r>
      <w:r>
        <w:t xml:space="preserve">), члана 5. и 6. Закона о јавним предузећима („Службени гласник РС“ бр. 75/04 и 78/11), члана 7. Закона о министарским, владиним и другим именовањима Републике Српске („Службени гласник РС“ бр. 1/03) и члана 39. Статута АД „Комунално“ Милићи број: X-СА-10/2011 од 30.08.2011.године, Скупштина акционара АД „Комунално“ Милићи на својој </w:t>
      </w:r>
      <w:r w:rsidR="00265EC9" w:rsidRPr="00145061">
        <w:rPr>
          <w:szCs w:val="24"/>
        </w:rPr>
        <w:t xml:space="preserve">V </w:t>
      </w:r>
      <w:r w:rsidR="00265EC9">
        <w:rPr>
          <w:szCs w:val="24"/>
        </w:rPr>
        <w:t>(петој) ванред</w:t>
      </w:r>
      <w:r w:rsidR="00265EC9" w:rsidRPr="00FA314C">
        <w:rPr>
          <w:szCs w:val="24"/>
        </w:rPr>
        <w:t>ној сједници одрж</w:t>
      </w:r>
      <w:r w:rsidR="00265EC9">
        <w:rPr>
          <w:szCs w:val="24"/>
        </w:rPr>
        <w:t>аној у управној згради  Друштва</w:t>
      </w:r>
      <w:r w:rsidR="00265EC9" w:rsidRPr="00FA314C">
        <w:rPr>
          <w:szCs w:val="24"/>
        </w:rPr>
        <w:t xml:space="preserve"> </w:t>
      </w:r>
      <w:r w:rsidR="00265EC9">
        <w:rPr>
          <w:szCs w:val="24"/>
        </w:rPr>
        <w:t xml:space="preserve"> </w:t>
      </w:r>
      <w:r w:rsidR="00265EC9" w:rsidRPr="00FA314C">
        <w:rPr>
          <w:szCs w:val="24"/>
        </w:rPr>
        <w:t>дана</w:t>
      </w:r>
      <w:r w:rsidR="00265EC9">
        <w:rPr>
          <w:szCs w:val="24"/>
        </w:rPr>
        <w:t xml:space="preserve"> </w:t>
      </w:r>
      <w:r w:rsidR="00265EC9" w:rsidRPr="00145061">
        <w:rPr>
          <w:szCs w:val="24"/>
        </w:rPr>
        <w:t>..........2026.</w:t>
      </w:r>
      <w:r w:rsidR="00265EC9">
        <w:rPr>
          <w:b/>
          <w:szCs w:val="24"/>
        </w:rPr>
        <w:t xml:space="preserve"> </w:t>
      </w:r>
      <w:r w:rsidR="00265EC9" w:rsidRPr="00FA314C">
        <w:rPr>
          <w:b/>
          <w:szCs w:val="24"/>
        </w:rPr>
        <w:t xml:space="preserve"> </w:t>
      </w:r>
      <w:r w:rsidR="00265EC9">
        <w:rPr>
          <w:szCs w:val="24"/>
        </w:rPr>
        <w:t xml:space="preserve">године, </w:t>
      </w:r>
      <w:r w:rsidR="00265EC9" w:rsidRPr="00FA314C">
        <w:rPr>
          <w:szCs w:val="24"/>
        </w:rPr>
        <w:t xml:space="preserve">  </w:t>
      </w:r>
      <w:r w:rsidR="00265EC9">
        <w:rPr>
          <w:szCs w:val="24"/>
        </w:rPr>
        <w:t xml:space="preserve"> </w:t>
      </w:r>
      <w:r w:rsidR="00265EC9" w:rsidRPr="00FA314C">
        <w:rPr>
          <w:szCs w:val="24"/>
        </w:rPr>
        <w:t>д о н о с и</w:t>
      </w:r>
    </w:p>
    <w:p w:rsidR="004B752A" w:rsidRDefault="004B752A" w:rsidP="004B752A">
      <w:pPr>
        <w:jc w:val="both"/>
      </w:pPr>
    </w:p>
    <w:p w:rsidR="004B752A" w:rsidRPr="00993478" w:rsidRDefault="004B752A" w:rsidP="004B752A">
      <w:pPr>
        <w:jc w:val="center"/>
        <w:rPr>
          <w:b/>
        </w:rPr>
      </w:pPr>
      <w:r w:rsidRPr="00993478">
        <w:rPr>
          <w:b/>
        </w:rPr>
        <w:t>О Д Л У К У</w:t>
      </w:r>
    </w:p>
    <w:p w:rsidR="004B752A" w:rsidRPr="00993478" w:rsidRDefault="004B752A" w:rsidP="004B752A">
      <w:pPr>
        <w:jc w:val="center"/>
        <w:rPr>
          <w:b/>
        </w:rPr>
      </w:pPr>
      <w:r w:rsidRPr="00993478">
        <w:rPr>
          <w:b/>
        </w:rPr>
        <w:t xml:space="preserve">о утврђивању услова, стандарда и критеријума за избор и именовање 2 (два) </w:t>
      </w:r>
    </w:p>
    <w:p w:rsidR="004B752A" w:rsidRPr="00993478" w:rsidRDefault="000F6EF0" w:rsidP="004B752A">
      <w:pPr>
        <w:jc w:val="center"/>
        <w:rPr>
          <w:b/>
        </w:rPr>
      </w:pPr>
      <w:r>
        <w:rPr>
          <w:b/>
        </w:rPr>
        <w:t xml:space="preserve">члана Надзорног одбора </w:t>
      </w:r>
      <w:r w:rsidR="004B752A" w:rsidRPr="00993478">
        <w:rPr>
          <w:b/>
        </w:rPr>
        <w:t xml:space="preserve"> АД „Комунално“ Милићи испред акцијског </w:t>
      </w:r>
    </w:p>
    <w:p w:rsidR="004B752A" w:rsidRPr="00993478" w:rsidRDefault="004B752A" w:rsidP="004B752A">
      <w:pPr>
        <w:jc w:val="center"/>
        <w:rPr>
          <w:b/>
        </w:rPr>
      </w:pPr>
      <w:r w:rsidRPr="00993478">
        <w:rPr>
          <w:b/>
        </w:rPr>
        <w:t>капитала општине  Милићи</w:t>
      </w:r>
    </w:p>
    <w:p w:rsidR="004B752A" w:rsidRPr="00993478" w:rsidRDefault="004B752A" w:rsidP="004B752A">
      <w:pPr>
        <w:jc w:val="center"/>
        <w:rPr>
          <w:b/>
        </w:rPr>
      </w:pPr>
    </w:p>
    <w:p w:rsidR="004B752A" w:rsidRPr="00993478" w:rsidRDefault="004B752A" w:rsidP="004B752A">
      <w:pPr>
        <w:jc w:val="center"/>
        <w:rPr>
          <w:b/>
        </w:rPr>
      </w:pPr>
      <w:r w:rsidRPr="00993478">
        <w:rPr>
          <w:b/>
        </w:rPr>
        <w:t>I</w:t>
      </w:r>
    </w:p>
    <w:p w:rsidR="004B752A" w:rsidRDefault="004B752A" w:rsidP="004B752A">
      <w:pPr>
        <w:jc w:val="both"/>
      </w:pPr>
      <w:r>
        <w:t xml:space="preserve">Скупштина акционара АД „Комунално“ Милићи, од укупно 3 (три) члана Надзорног одбора овог Друштва именоваће на основу јавног конкурса објављеног у „Службеном гласнику Републике Српске“ и једном дневном листу доступном на цијелом подручју Републике Српске, 2 (два) члана Надзорног одбора као представнике акцијског капитала општине Милићи, а на начин и под условима који су регулисани Законом о министарским, владиним и другим именовањима Републике Српске („Сл.гласник РС бр.41/03), Законом о јавним предузећима („Сл.гласник РС бр.75/04 и 78/11) и Статутом овог Друштва. </w:t>
      </w:r>
    </w:p>
    <w:p w:rsidR="004B752A" w:rsidRPr="00E66E99" w:rsidRDefault="004B752A" w:rsidP="00E66E99">
      <w:pPr>
        <w:jc w:val="both"/>
      </w:pPr>
      <w:r>
        <w:t>Трећег члана Надзорног одбора именује Скупштина акционара на приједлог мањинских акционара.</w:t>
      </w:r>
    </w:p>
    <w:p w:rsidR="004B752A" w:rsidRDefault="004B752A" w:rsidP="004B752A">
      <w:pPr>
        <w:jc w:val="center"/>
        <w:rPr>
          <w:b/>
        </w:rPr>
      </w:pPr>
      <w:r w:rsidRPr="00993478">
        <w:rPr>
          <w:b/>
        </w:rPr>
        <w:t>II</w:t>
      </w:r>
    </w:p>
    <w:p w:rsidR="004B752A" w:rsidRDefault="004B752A" w:rsidP="004B752A">
      <w:pPr>
        <w:jc w:val="both"/>
      </w:pPr>
      <w:r>
        <w:t>Мандат чланова Надзорног одбора траје 4 (четири) године, уз могућност поновног избора, а у складу са Законом и Статутом овог Друштва.</w:t>
      </w:r>
    </w:p>
    <w:p w:rsidR="004B752A" w:rsidRPr="00E66E99" w:rsidRDefault="004B752A" w:rsidP="00E66E99">
      <w:pPr>
        <w:jc w:val="both"/>
      </w:pPr>
      <w:r>
        <w:t>Надлежност, послови, обавезе и одговорности чланова Надзорног одбора регулисани су одредбама Статута овог Друштва.</w:t>
      </w:r>
    </w:p>
    <w:p w:rsidR="004B752A" w:rsidRDefault="004B752A" w:rsidP="004B752A">
      <w:pPr>
        <w:jc w:val="center"/>
        <w:rPr>
          <w:b/>
        </w:rPr>
      </w:pPr>
      <w:r>
        <w:rPr>
          <w:b/>
        </w:rPr>
        <w:t>I</w:t>
      </w:r>
      <w:r w:rsidRPr="00993478">
        <w:rPr>
          <w:b/>
        </w:rPr>
        <w:t>II</w:t>
      </w:r>
    </w:p>
    <w:p w:rsidR="004B752A" w:rsidRDefault="004B752A" w:rsidP="004B752A">
      <w:pPr>
        <w:jc w:val="both"/>
      </w:pPr>
      <w:r w:rsidRPr="007F0D57">
        <w:t>К</w:t>
      </w:r>
      <w:r>
        <w:t>андидати за чланове Назорног одбора у АД „Комунално“ Милићи треба да испуњавају следеће услове:</w:t>
      </w:r>
    </w:p>
    <w:p w:rsidR="004B752A" w:rsidRDefault="004B752A" w:rsidP="004B752A">
      <w:pPr>
        <w:jc w:val="both"/>
      </w:pPr>
    </w:p>
    <w:p w:rsidR="004B752A" w:rsidRPr="00E66E99" w:rsidRDefault="004B752A" w:rsidP="00E66E99">
      <w:pPr>
        <w:pStyle w:val="ListParagraph"/>
        <w:numPr>
          <w:ilvl w:val="0"/>
          <w:numId w:val="5"/>
        </w:numPr>
        <w:spacing w:line="276" w:lineRule="auto"/>
        <w:jc w:val="both"/>
        <w:rPr>
          <w:b/>
        </w:rPr>
      </w:pPr>
      <w:r w:rsidRPr="007F0D57">
        <w:rPr>
          <w:b/>
        </w:rPr>
        <w:t>ОПШТИ УСЛОВИ</w:t>
      </w:r>
      <w:r>
        <w:rPr>
          <w:b/>
        </w:rPr>
        <w:t>:</w:t>
      </w:r>
    </w:p>
    <w:p w:rsidR="004B752A" w:rsidRDefault="00292D4F" w:rsidP="00292D4F">
      <w:pPr>
        <w:pStyle w:val="ListParagraph"/>
        <w:numPr>
          <w:ilvl w:val="1"/>
          <w:numId w:val="5"/>
        </w:numPr>
        <w:jc w:val="both"/>
      </w:pPr>
      <w:r>
        <w:t>Д</w:t>
      </w:r>
      <w:r w:rsidR="004B752A" w:rsidRPr="007F0D57">
        <w:t xml:space="preserve">а су </w:t>
      </w:r>
      <w:r w:rsidR="004B752A">
        <w:t>држављани Босне и Херцеговине, односно Републике Српске,</w:t>
      </w:r>
    </w:p>
    <w:p w:rsidR="004B752A" w:rsidRDefault="00292D4F" w:rsidP="004B752A">
      <w:pPr>
        <w:pStyle w:val="ListParagraph"/>
        <w:numPr>
          <w:ilvl w:val="1"/>
          <w:numId w:val="5"/>
        </w:numPr>
        <w:spacing w:line="276" w:lineRule="auto"/>
        <w:jc w:val="both"/>
      </w:pPr>
      <w:r>
        <w:t>Д</w:t>
      </w:r>
      <w:r w:rsidR="004B752A">
        <w:t>а су старији од 18 година,</w:t>
      </w:r>
    </w:p>
    <w:p w:rsidR="004B752A" w:rsidRDefault="00292D4F" w:rsidP="004B752A">
      <w:pPr>
        <w:pStyle w:val="ListParagraph"/>
        <w:numPr>
          <w:ilvl w:val="1"/>
          <w:numId w:val="5"/>
        </w:numPr>
        <w:spacing w:line="276" w:lineRule="auto"/>
        <w:jc w:val="both"/>
      </w:pPr>
      <w:r>
        <w:t>Д</w:t>
      </w:r>
      <w:r w:rsidR="004B752A">
        <w:t>а имају општу здравствену способност,</w:t>
      </w:r>
    </w:p>
    <w:p w:rsidR="004B752A" w:rsidRDefault="00292D4F" w:rsidP="004B752A">
      <w:pPr>
        <w:pStyle w:val="ListParagraph"/>
        <w:numPr>
          <w:ilvl w:val="1"/>
          <w:numId w:val="5"/>
        </w:numPr>
        <w:spacing w:line="276" w:lineRule="auto"/>
        <w:jc w:val="both"/>
      </w:pPr>
      <w:r>
        <w:t>Д</w:t>
      </w:r>
      <w:r w:rsidR="004B752A">
        <w:t>а нису отпуштани из државне службе по основу дисциплинских мјера на било којем нивоу власти у Босни и Херцеговини или ентитету у периоду од 3 (три) године прије објављивања конкурса,</w:t>
      </w:r>
    </w:p>
    <w:p w:rsidR="004B752A" w:rsidRDefault="00292D4F" w:rsidP="004B752A">
      <w:pPr>
        <w:pStyle w:val="ListParagraph"/>
        <w:numPr>
          <w:ilvl w:val="1"/>
          <w:numId w:val="5"/>
        </w:numPr>
        <w:spacing w:line="276" w:lineRule="auto"/>
        <w:jc w:val="both"/>
      </w:pPr>
      <w:r>
        <w:t>Д</w:t>
      </w:r>
      <w:r w:rsidR="004B752A">
        <w:t>а нису осуђивани за кривична дјела која их чине неподобним за обављање послова у Надзорном одбору,</w:t>
      </w:r>
    </w:p>
    <w:p w:rsidR="004B752A" w:rsidRDefault="00292D4F" w:rsidP="004B752A">
      <w:pPr>
        <w:pStyle w:val="ListParagraph"/>
        <w:numPr>
          <w:ilvl w:val="1"/>
          <w:numId w:val="5"/>
        </w:numPr>
        <w:spacing w:line="276" w:lineRule="auto"/>
        <w:jc w:val="both"/>
      </w:pPr>
      <w:r>
        <w:lastRenderedPageBreak/>
        <w:t>Д</w:t>
      </w:r>
      <w:r w:rsidR="004B752A">
        <w:t>а се против њих не води кривични поступак,</w:t>
      </w:r>
    </w:p>
    <w:p w:rsidR="004B752A" w:rsidRDefault="00292D4F" w:rsidP="004B752A">
      <w:pPr>
        <w:pStyle w:val="ListParagraph"/>
        <w:numPr>
          <w:ilvl w:val="1"/>
          <w:numId w:val="5"/>
        </w:numPr>
        <w:spacing w:line="276" w:lineRule="auto"/>
        <w:jc w:val="both"/>
      </w:pPr>
      <w:r>
        <w:t>Д</w:t>
      </w:r>
      <w:r w:rsidR="004B752A">
        <w:t>а се не налазе на издржавању казне изречене пресудом Међународног трибунала за бившу Југославију и да нису под оптужницом тог трибунала, а нису се повиновали наредби да се појаве пред трибуналом (члан IX став 1. Устава БиХ).</w:t>
      </w:r>
    </w:p>
    <w:p w:rsidR="004B752A" w:rsidRDefault="004B752A" w:rsidP="004B752A">
      <w:pPr>
        <w:pStyle w:val="ListParagraph"/>
        <w:ind w:left="1440"/>
        <w:jc w:val="both"/>
      </w:pPr>
    </w:p>
    <w:p w:rsidR="004B752A" w:rsidRPr="00E66E99" w:rsidRDefault="004B752A" w:rsidP="004B752A">
      <w:pPr>
        <w:pStyle w:val="ListParagraph"/>
        <w:numPr>
          <w:ilvl w:val="0"/>
          <w:numId w:val="5"/>
        </w:numPr>
        <w:spacing w:line="276" w:lineRule="auto"/>
        <w:jc w:val="both"/>
        <w:rPr>
          <w:b/>
        </w:rPr>
      </w:pPr>
      <w:r w:rsidRPr="00F17C70">
        <w:rPr>
          <w:b/>
        </w:rPr>
        <w:t>ПОСЕБНИ УСЛОВИ</w:t>
      </w:r>
      <w:r>
        <w:rPr>
          <w:b/>
        </w:rPr>
        <w:t>:</w:t>
      </w:r>
    </w:p>
    <w:p w:rsidR="004B752A" w:rsidRDefault="00292D4F" w:rsidP="004B752A">
      <w:pPr>
        <w:pStyle w:val="ListParagraph"/>
        <w:numPr>
          <w:ilvl w:val="1"/>
          <w:numId w:val="5"/>
        </w:numPr>
        <w:spacing w:line="276" w:lineRule="auto"/>
        <w:jc w:val="both"/>
      </w:pPr>
      <w:r>
        <w:t>В</w:t>
      </w:r>
      <w:r w:rsidR="004B752A" w:rsidRPr="00F17C70">
        <w:t>исока стручна спрема</w:t>
      </w:r>
      <w:r w:rsidR="004B752A">
        <w:t xml:space="preserve"> (VII) степен, завршен грађевински, машински, </w:t>
      </w:r>
      <w:r w:rsidR="00AD5351">
        <w:t xml:space="preserve">технолошки, </w:t>
      </w:r>
      <w:r w:rsidR="004B752A">
        <w:t>правни или економски факултет,</w:t>
      </w:r>
    </w:p>
    <w:p w:rsidR="004B752A" w:rsidRDefault="00292D4F" w:rsidP="004B752A">
      <w:pPr>
        <w:pStyle w:val="ListParagraph"/>
        <w:numPr>
          <w:ilvl w:val="1"/>
          <w:numId w:val="5"/>
        </w:numPr>
        <w:spacing w:line="276" w:lineRule="auto"/>
        <w:jc w:val="both"/>
      </w:pPr>
      <w:r>
        <w:t>Н</w:t>
      </w:r>
      <w:r w:rsidR="004B752A">
        <w:t>ајмање 5 (пет) година радног искуства у струци,</w:t>
      </w:r>
    </w:p>
    <w:p w:rsidR="004B752A" w:rsidRPr="00F17C70" w:rsidRDefault="00292D4F" w:rsidP="004B752A">
      <w:pPr>
        <w:pStyle w:val="ListParagraph"/>
        <w:numPr>
          <w:ilvl w:val="1"/>
          <w:numId w:val="5"/>
        </w:numPr>
        <w:spacing w:line="276" w:lineRule="auto"/>
        <w:jc w:val="both"/>
      </w:pPr>
      <w:r>
        <w:t>Д</w:t>
      </w:r>
      <w:r w:rsidR="004B752A">
        <w:t>а посједује стручна и професионална знања и способности за обављање послова из надлежности органа за који се  кандидује.</w:t>
      </w:r>
    </w:p>
    <w:p w:rsidR="004B752A" w:rsidRPr="00E66E99" w:rsidRDefault="004B752A" w:rsidP="004B752A"/>
    <w:p w:rsidR="004B752A" w:rsidRPr="00CE5AFF" w:rsidRDefault="004B752A" w:rsidP="004B752A">
      <w:pPr>
        <w:jc w:val="center"/>
        <w:rPr>
          <w:b/>
        </w:rPr>
      </w:pPr>
      <w:r w:rsidRPr="00CE5AFF">
        <w:rPr>
          <w:b/>
        </w:rPr>
        <w:t>IV</w:t>
      </w:r>
    </w:p>
    <w:p w:rsidR="004B752A" w:rsidRDefault="004B752A" w:rsidP="004B752A">
      <w:pPr>
        <w:jc w:val="both"/>
      </w:pPr>
      <w:r>
        <w:t>Кандидати за чланове Надзорног одбора овог Друштва не могу обављати дужност, активност или бити на положају који доводи до сукоба интереса на начин како је то дефинисано Законом о министарским, владиним и другим именовањима Републике Српске („Службени гласник РС“ бр.(41/03), Законом о јавним предузећима („Службени гласник РС“ бр.75/04 и 78/11), Законом о сукобу интереса у институцијама власти БиХ („Службени гласник РС“ бр. 34/02 и 36/03) и Законом о спречавању сукоба интереса у органима власти Републике Српске („Службени гласник РС бр. 73/08).</w:t>
      </w:r>
    </w:p>
    <w:p w:rsidR="004B752A" w:rsidRDefault="004B752A" w:rsidP="004B752A">
      <w:pPr>
        <w:jc w:val="both"/>
      </w:pPr>
    </w:p>
    <w:p w:rsidR="004B752A" w:rsidRPr="006B0C6B" w:rsidRDefault="004B752A" w:rsidP="004B752A">
      <w:pPr>
        <w:jc w:val="center"/>
        <w:rPr>
          <w:b/>
        </w:rPr>
      </w:pPr>
      <w:r w:rsidRPr="00CE5AFF">
        <w:rPr>
          <w:b/>
        </w:rPr>
        <w:t>V</w:t>
      </w:r>
    </w:p>
    <w:p w:rsidR="004B752A" w:rsidRDefault="004B752A" w:rsidP="004B752A">
      <w:pPr>
        <w:jc w:val="both"/>
      </w:pPr>
      <w:r>
        <w:t>Комисију за провођење јавног конкурса за избор чланова Надзорног одбора именује Скупштина акционара у складу са одредбама Закона о министарским, владиним и другим именовањима Републике Српске.</w:t>
      </w:r>
    </w:p>
    <w:p w:rsidR="004B752A" w:rsidRPr="008A5D7C" w:rsidRDefault="004B752A" w:rsidP="004B752A">
      <w:pPr>
        <w:jc w:val="both"/>
      </w:pPr>
      <w:r>
        <w:t xml:space="preserve">Комисија броји 5 (пет) чланова, од којих су 3 (три) члана  службеници јединице локалне самоуправе, а 2 (два) члана се бирају из реда лица који познају процедуру избора и дјелатности јавних предузећа. </w:t>
      </w:r>
    </w:p>
    <w:p w:rsidR="004B752A" w:rsidRPr="00E66E99" w:rsidRDefault="004B752A" w:rsidP="00E66E99"/>
    <w:p w:rsidR="004B752A" w:rsidRDefault="004B752A" w:rsidP="004B752A">
      <w:pPr>
        <w:jc w:val="center"/>
        <w:rPr>
          <w:b/>
        </w:rPr>
      </w:pPr>
      <w:r w:rsidRPr="00CE5AFF">
        <w:rPr>
          <w:b/>
        </w:rPr>
        <w:t>VI</w:t>
      </w:r>
    </w:p>
    <w:p w:rsidR="004B752A" w:rsidRPr="006B0C6B" w:rsidRDefault="004B752A" w:rsidP="004B752A">
      <w:pPr>
        <w:jc w:val="both"/>
      </w:pPr>
      <w:r w:rsidRPr="006B0C6B">
        <w:t>Ова одлука ступа на снагу даном доношења</w:t>
      </w:r>
      <w:r>
        <w:t>.</w:t>
      </w:r>
      <w:r w:rsidRPr="006B0C6B">
        <w:t xml:space="preserve"> </w:t>
      </w:r>
    </w:p>
    <w:p w:rsidR="004B752A" w:rsidRDefault="004B752A" w:rsidP="004B752A">
      <w:pPr>
        <w:rPr>
          <w:lang w:val="bs-Latn-BA"/>
        </w:rPr>
      </w:pPr>
    </w:p>
    <w:p w:rsidR="004B752A" w:rsidRPr="00E66E99" w:rsidRDefault="004B752A" w:rsidP="004B752A">
      <w:pPr>
        <w:jc w:val="both"/>
        <w:rPr>
          <w:rFonts w:cs="Arial"/>
        </w:rPr>
      </w:pPr>
    </w:p>
    <w:p w:rsidR="004B752A" w:rsidRDefault="004B752A" w:rsidP="004B752A">
      <w:pPr>
        <w:jc w:val="both"/>
        <w:rPr>
          <w:rFonts w:cs="Arial"/>
        </w:rPr>
      </w:pPr>
      <w:r w:rsidRPr="00AF7CEB">
        <w:rPr>
          <w:rFonts w:cs="Arial"/>
        </w:rPr>
        <w:t>Број:</w:t>
      </w:r>
      <w:r w:rsidR="00715DC1">
        <w:rPr>
          <w:rFonts w:cs="Arial"/>
        </w:rPr>
        <w:t>......................./26</w:t>
      </w:r>
      <w:r w:rsidRPr="00AF7CEB">
        <w:rPr>
          <w:rFonts w:cs="Arial"/>
          <w:lang w:val="sr-Cyrl-BA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cs="Arial"/>
        </w:rPr>
        <w:t>Милићи.............</w:t>
      </w:r>
      <w:r w:rsidR="00292D4F">
        <w:rPr>
          <w:rFonts w:cs="Arial"/>
          <w:lang w:val="sr-Latn-CS"/>
        </w:rPr>
        <w:t>.20</w:t>
      </w:r>
      <w:r w:rsidR="00715DC1">
        <w:rPr>
          <w:rFonts w:cs="Arial"/>
        </w:rPr>
        <w:t>26</w:t>
      </w:r>
      <w:r>
        <w:rPr>
          <w:rFonts w:cs="Arial"/>
          <w:lang w:val="sr-Latn-CS"/>
        </w:rPr>
        <w:t>. го</w:t>
      </w:r>
      <w:r>
        <w:rPr>
          <w:rFonts w:cs="Arial"/>
        </w:rPr>
        <w:t>д.</w:t>
      </w:r>
    </w:p>
    <w:p w:rsidR="004B752A" w:rsidRPr="00AC26F5" w:rsidRDefault="004B752A" w:rsidP="004B752A">
      <w:pPr>
        <w:jc w:val="both"/>
        <w:rPr>
          <w:rFonts w:cs="Arial"/>
        </w:rPr>
      </w:pPr>
    </w:p>
    <w:p w:rsidR="004B752A" w:rsidRDefault="004B752A" w:rsidP="004B752A">
      <w:pPr>
        <w:ind w:left="5040"/>
        <w:jc w:val="both"/>
        <w:rPr>
          <w:rFonts w:cs="Arial"/>
          <w:b/>
        </w:rPr>
      </w:pPr>
    </w:p>
    <w:p w:rsidR="004B752A" w:rsidRPr="00715DC1" w:rsidRDefault="00A80D83" w:rsidP="004B752A">
      <w:pPr>
        <w:ind w:left="5040"/>
        <w:jc w:val="both"/>
        <w:rPr>
          <w:rFonts w:cs="Arial"/>
        </w:rPr>
      </w:pPr>
      <w:r>
        <w:rPr>
          <w:rFonts w:cs="Arial"/>
          <w:b/>
        </w:rPr>
        <w:t xml:space="preserve">    </w:t>
      </w:r>
      <w:r>
        <w:rPr>
          <w:rFonts w:cs="Arial"/>
          <w:b/>
        </w:rPr>
        <w:tab/>
        <w:t xml:space="preserve"> </w:t>
      </w:r>
      <w:r w:rsidRPr="00715DC1">
        <w:rPr>
          <w:rFonts w:cs="Arial"/>
        </w:rPr>
        <w:t>П</w:t>
      </w:r>
      <w:r w:rsidR="004B752A" w:rsidRPr="00715DC1">
        <w:rPr>
          <w:rFonts w:cs="Arial"/>
        </w:rPr>
        <w:t xml:space="preserve">редсједник Скупштине  </w:t>
      </w:r>
    </w:p>
    <w:p w:rsidR="004B752A" w:rsidRPr="00715DC1" w:rsidRDefault="004B752A" w:rsidP="004B752A">
      <w:pPr>
        <w:ind w:left="5040"/>
        <w:jc w:val="both"/>
        <w:rPr>
          <w:rFonts w:cs="Arial"/>
        </w:rPr>
      </w:pPr>
      <w:r w:rsidRPr="00715DC1">
        <w:rPr>
          <w:rFonts w:cs="Arial"/>
        </w:rPr>
        <w:t xml:space="preserve">      </w:t>
      </w:r>
    </w:p>
    <w:p w:rsidR="004B752A" w:rsidRPr="00715DC1" w:rsidRDefault="004B752A" w:rsidP="004B752A">
      <w:pPr>
        <w:ind w:left="5040"/>
        <w:jc w:val="both"/>
        <w:rPr>
          <w:rFonts w:cs="Arial"/>
        </w:rPr>
      </w:pPr>
      <w:r w:rsidRPr="00715DC1">
        <w:rPr>
          <w:rFonts w:cs="Arial"/>
        </w:rPr>
        <w:t xml:space="preserve">    </w:t>
      </w:r>
      <w:r w:rsidRPr="00715DC1">
        <w:rPr>
          <w:rFonts w:cs="Arial"/>
        </w:rPr>
        <w:tab/>
        <w:t xml:space="preserve"> .............................................                                                </w:t>
      </w:r>
    </w:p>
    <w:p w:rsidR="004B752A" w:rsidRPr="006B0C6B" w:rsidRDefault="004B752A" w:rsidP="004B752A"/>
    <w:p w:rsidR="00B36421" w:rsidRPr="004B752A" w:rsidRDefault="00B36421" w:rsidP="004B752A"/>
    <w:sectPr w:rsidR="00B36421" w:rsidRPr="004B752A" w:rsidSect="00C21F68">
      <w:headerReference w:type="first" r:id="rId8"/>
      <w:pgSz w:w="11907" w:h="16840" w:code="9"/>
      <w:pgMar w:top="144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21F" w:rsidRDefault="0024121F" w:rsidP="00CF4B39">
      <w:r>
        <w:separator/>
      </w:r>
    </w:p>
  </w:endnote>
  <w:endnote w:type="continuationSeparator" w:id="1">
    <w:p w:rsidR="0024121F" w:rsidRDefault="0024121F" w:rsidP="00CF4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21F" w:rsidRDefault="0024121F" w:rsidP="00CF4B39">
      <w:r>
        <w:separator/>
      </w:r>
    </w:p>
  </w:footnote>
  <w:footnote w:type="continuationSeparator" w:id="1">
    <w:p w:rsidR="0024121F" w:rsidRDefault="0024121F" w:rsidP="00CF4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2E" w:rsidRDefault="00C21F68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-10795</wp:posOffset>
          </wp:positionV>
          <wp:extent cx="7562850" cy="10601325"/>
          <wp:effectExtent l="19050" t="0" r="0" b="0"/>
          <wp:wrapNone/>
          <wp:docPr id="14" name="Picture 14" descr="G:\memorandum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:\memorandum2.jpg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01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7548"/>
    <w:multiLevelType w:val="multilevel"/>
    <w:tmpl w:val="9E522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BB56FE5"/>
    <w:multiLevelType w:val="hybridMultilevel"/>
    <w:tmpl w:val="B9CA26D8"/>
    <w:lvl w:ilvl="0" w:tplc="8F0ADA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33B54"/>
    <w:multiLevelType w:val="hybridMultilevel"/>
    <w:tmpl w:val="CF9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61FE9"/>
    <w:multiLevelType w:val="hybridMultilevel"/>
    <w:tmpl w:val="CF9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C87D8F"/>
    <w:multiLevelType w:val="hybridMultilevel"/>
    <w:tmpl w:val="46B87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86018" fill="f" fillcolor="white" stroke="f">
      <v:fill color="white" on="f"/>
      <v:stroke on="f"/>
      <o:colormenu v:ext="edit" fillcolor="none [3212]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9D475C"/>
    <w:rsid w:val="0000028F"/>
    <w:rsid w:val="00001F2B"/>
    <w:rsid w:val="00006C56"/>
    <w:rsid w:val="00014862"/>
    <w:rsid w:val="000219D4"/>
    <w:rsid w:val="0002280D"/>
    <w:rsid w:val="00023B12"/>
    <w:rsid w:val="00056288"/>
    <w:rsid w:val="000E4815"/>
    <w:rsid w:val="000F6EF0"/>
    <w:rsid w:val="000F7EF1"/>
    <w:rsid w:val="001318F6"/>
    <w:rsid w:val="00144469"/>
    <w:rsid w:val="001649CE"/>
    <w:rsid w:val="0019796E"/>
    <w:rsid w:val="002230C9"/>
    <w:rsid w:val="002351CC"/>
    <w:rsid w:val="0024121F"/>
    <w:rsid w:val="002609AE"/>
    <w:rsid w:val="00265EC9"/>
    <w:rsid w:val="00281867"/>
    <w:rsid w:val="002818A2"/>
    <w:rsid w:val="00282023"/>
    <w:rsid w:val="00292D4F"/>
    <w:rsid w:val="00316C8C"/>
    <w:rsid w:val="00354C73"/>
    <w:rsid w:val="00372C51"/>
    <w:rsid w:val="0037388F"/>
    <w:rsid w:val="00391CCC"/>
    <w:rsid w:val="003A7390"/>
    <w:rsid w:val="003E0444"/>
    <w:rsid w:val="003E4C47"/>
    <w:rsid w:val="003F1637"/>
    <w:rsid w:val="00402539"/>
    <w:rsid w:val="00430A38"/>
    <w:rsid w:val="0048220A"/>
    <w:rsid w:val="004B752A"/>
    <w:rsid w:val="004E126F"/>
    <w:rsid w:val="0050185F"/>
    <w:rsid w:val="0050428E"/>
    <w:rsid w:val="00525CFC"/>
    <w:rsid w:val="00525D6D"/>
    <w:rsid w:val="00526A7D"/>
    <w:rsid w:val="00535F0F"/>
    <w:rsid w:val="00541D86"/>
    <w:rsid w:val="00551261"/>
    <w:rsid w:val="00560D27"/>
    <w:rsid w:val="005A7EF5"/>
    <w:rsid w:val="005F3FD7"/>
    <w:rsid w:val="006050CA"/>
    <w:rsid w:val="006A187D"/>
    <w:rsid w:val="006E19FA"/>
    <w:rsid w:val="006F1699"/>
    <w:rsid w:val="00700F03"/>
    <w:rsid w:val="00715DC1"/>
    <w:rsid w:val="00755002"/>
    <w:rsid w:val="00776A8F"/>
    <w:rsid w:val="00797527"/>
    <w:rsid w:val="007B381E"/>
    <w:rsid w:val="007C03DF"/>
    <w:rsid w:val="007D18EB"/>
    <w:rsid w:val="007D20DC"/>
    <w:rsid w:val="007E2788"/>
    <w:rsid w:val="007E7CFF"/>
    <w:rsid w:val="007F1EB1"/>
    <w:rsid w:val="008057CF"/>
    <w:rsid w:val="0084222F"/>
    <w:rsid w:val="008A4FF5"/>
    <w:rsid w:val="00914EBD"/>
    <w:rsid w:val="009379EF"/>
    <w:rsid w:val="009B2904"/>
    <w:rsid w:val="009C6504"/>
    <w:rsid w:val="009D094F"/>
    <w:rsid w:val="009D288A"/>
    <w:rsid w:val="009D475C"/>
    <w:rsid w:val="009F485D"/>
    <w:rsid w:val="009F5BEE"/>
    <w:rsid w:val="00A13921"/>
    <w:rsid w:val="00A23931"/>
    <w:rsid w:val="00A34E07"/>
    <w:rsid w:val="00A54EEA"/>
    <w:rsid w:val="00A66476"/>
    <w:rsid w:val="00A80D83"/>
    <w:rsid w:val="00A8609B"/>
    <w:rsid w:val="00AD3347"/>
    <w:rsid w:val="00AD5351"/>
    <w:rsid w:val="00B3296F"/>
    <w:rsid w:val="00B36421"/>
    <w:rsid w:val="00B441C8"/>
    <w:rsid w:val="00B65E0C"/>
    <w:rsid w:val="00B84B2D"/>
    <w:rsid w:val="00BC103C"/>
    <w:rsid w:val="00BC11CD"/>
    <w:rsid w:val="00C21F68"/>
    <w:rsid w:val="00C2581D"/>
    <w:rsid w:val="00C71CC8"/>
    <w:rsid w:val="00C8682F"/>
    <w:rsid w:val="00C92337"/>
    <w:rsid w:val="00CB390B"/>
    <w:rsid w:val="00CB642E"/>
    <w:rsid w:val="00CF34EA"/>
    <w:rsid w:val="00CF3A56"/>
    <w:rsid w:val="00CF4B39"/>
    <w:rsid w:val="00D41FA1"/>
    <w:rsid w:val="00D54445"/>
    <w:rsid w:val="00D75143"/>
    <w:rsid w:val="00DB4968"/>
    <w:rsid w:val="00DF6BC1"/>
    <w:rsid w:val="00E326A2"/>
    <w:rsid w:val="00E6180F"/>
    <w:rsid w:val="00E66E99"/>
    <w:rsid w:val="00E70CBC"/>
    <w:rsid w:val="00E874C0"/>
    <w:rsid w:val="00E9466F"/>
    <w:rsid w:val="00EC005A"/>
    <w:rsid w:val="00EC246B"/>
    <w:rsid w:val="00ED2B29"/>
    <w:rsid w:val="00ED6C82"/>
    <w:rsid w:val="00EF5DBB"/>
    <w:rsid w:val="00F07C18"/>
    <w:rsid w:val="00F2724B"/>
    <w:rsid w:val="00F64B1F"/>
    <w:rsid w:val="00F73FBB"/>
    <w:rsid w:val="00F744F4"/>
    <w:rsid w:val="00FA4690"/>
    <w:rsid w:val="00FA6430"/>
    <w:rsid w:val="00FB3DE2"/>
    <w:rsid w:val="00FF7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 fill="f" fillcolor="white" stroke="f">
      <v:fill color="white" on="f"/>
      <v:stroke on="f"/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E99"/>
    <w:pPr>
      <w:spacing w:line="276" w:lineRule="auto"/>
    </w:pPr>
    <w:rPr>
      <w:rFonts w:eastAsia="Calibri"/>
      <w:sz w:val="24"/>
      <w:szCs w:val="22"/>
    </w:rPr>
  </w:style>
  <w:style w:type="paragraph" w:styleId="Heading1">
    <w:name w:val="heading 1"/>
    <w:basedOn w:val="Normal"/>
    <w:next w:val="Normal"/>
    <w:qFormat/>
    <w:rsid w:val="002609AE"/>
    <w:pPr>
      <w:keepNext/>
      <w:spacing w:before="480" w:after="300"/>
      <w:jc w:val="center"/>
      <w:outlineLvl w:val="0"/>
    </w:pPr>
    <w:rPr>
      <w:rFonts w:ascii="Monotype Corsiva" w:hAnsi="Monotype Corsiva" w:cs="Arial"/>
      <w:b/>
      <w:bCs/>
      <w:kern w:val="32"/>
      <w:sz w:val="52"/>
      <w:szCs w:val="32"/>
    </w:rPr>
  </w:style>
  <w:style w:type="paragraph" w:styleId="Heading2">
    <w:name w:val="heading 2"/>
    <w:basedOn w:val="Normal"/>
    <w:next w:val="Normal"/>
    <w:qFormat/>
    <w:rsid w:val="00B65E0C"/>
    <w:pPr>
      <w:keepNext/>
      <w:spacing w:before="240" w:after="300"/>
      <w:jc w:val="center"/>
      <w:outlineLvl w:val="1"/>
    </w:pPr>
    <w:rPr>
      <w:rFonts w:ascii="Monotype Corsiva" w:hAnsi="Monotype Corsiva" w:cs="Arial"/>
      <w:b/>
      <w:bCs/>
      <w:i/>
      <w:iCs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text">
    <w:name w:val="Title text"/>
    <w:basedOn w:val="Normal"/>
    <w:rsid w:val="002609AE"/>
    <w:pPr>
      <w:spacing w:after="200"/>
      <w:jc w:val="center"/>
    </w:pPr>
    <w:rPr>
      <w:rFonts w:ascii="Impact" w:hAnsi="Impact"/>
      <w:color w:val="FFFFFF"/>
      <w:sz w:val="72"/>
    </w:rPr>
  </w:style>
  <w:style w:type="paragraph" w:customStyle="1" w:styleId="script">
    <w:name w:val="script"/>
    <w:basedOn w:val="Normal"/>
    <w:rsid w:val="002609AE"/>
    <w:pPr>
      <w:spacing w:after="200"/>
      <w:jc w:val="center"/>
    </w:pPr>
    <w:rPr>
      <w:rFonts w:ascii="Monotype Corsiva" w:hAnsi="Monotype Corsiva"/>
      <w:sz w:val="32"/>
      <w:szCs w:val="20"/>
    </w:rPr>
  </w:style>
  <w:style w:type="paragraph" w:customStyle="1" w:styleId="Copyright">
    <w:name w:val="Copyright"/>
    <w:basedOn w:val="script"/>
    <w:rsid w:val="002609AE"/>
    <w:pPr>
      <w:spacing w:before="480"/>
    </w:pPr>
    <w:rPr>
      <w:rFonts w:ascii="Verdana" w:hAnsi="Verdana"/>
      <w:sz w:val="16"/>
    </w:rPr>
  </w:style>
  <w:style w:type="paragraph" w:styleId="Header">
    <w:name w:val="header"/>
    <w:basedOn w:val="Normal"/>
    <w:link w:val="HeaderChar"/>
    <w:rsid w:val="00CF4B39"/>
    <w:pPr>
      <w:tabs>
        <w:tab w:val="center" w:pos="4680"/>
        <w:tab w:val="right" w:pos="9360"/>
      </w:tabs>
      <w:spacing w:after="200"/>
    </w:pPr>
    <w:rPr>
      <w:rFonts w:eastAsia="Times New Roman"/>
      <w:szCs w:val="24"/>
    </w:rPr>
  </w:style>
  <w:style w:type="character" w:customStyle="1" w:styleId="HeaderChar">
    <w:name w:val="Header Char"/>
    <w:link w:val="Header"/>
    <w:rsid w:val="00CF4B39"/>
    <w:rPr>
      <w:sz w:val="24"/>
      <w:szCs w:val="24"/>
    </w:rPr>
  </w:style>
  <w:style w:type="paragraph" w:styleId="Footer">
    <w:name w:val="footer"/>
    <w:basedOn w:val="Normal"/>
    <w:link w:val="FooterChar"/>
    <w:rsid w:val="00CF4B39"/>
    <w:pPr>
      <w:tabs>
        <w:tab w:val="center" w:pos="4680"/>
        <w:tab w:val="right" w:pos="9360"/>
      </w:tabs>
      <w:spacing w:after="200"/>
    </w:pPr>
    <w:rPr>
      <w:rFonts w:eastAsia="Times New Roman"/>
      <w:szCs w:val="24"/>
    </w:rPr>
  </w:style>
  <w:style w:type="character" w:customStyle="1" w:styleId="FooterChar">
    <w:name w:val="Footer Char"/>
    <w:link w:val="Footer"/>
    <w:rsid w:val="00CF4B39"/>
    <w:rPr>
      <w:sz w:val="24"/>
      <w:szCs w:val="24"/>
    </w:rPr>
  </w:style>
  <w:style w:type="paragraph" w:styleId="BalloonText">
    <w:name w:val="Balloon Text"/>
    <w:basedOn w:val="Normal"/>
    <w:link w:val="BalloonTextChar"/>
    <w:rsid w:val="003F163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F163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8057CF"/>
    <w:rPr>
      <w:rFonts w:ascii="Calibri" w:eastAsia="Calibri" w:hAnsi="Calibri"/>
      <w:sz w:val="22"/>
      <w:szCs w:val="22"/>
    </w:rPr>
  </w:style>
  <w:style w:type="paragraph" w:customStyle="1" w:styleId="msoaddress">
    <w:name w:val="msoaddress"/>
    <w:rsid w:val="00A66476"/>
    <w:pPr>
      <w:jc w:val="right"/>
    </w:pPr>
    <w:rPr>
      <w:rFonts w:ascii="Gill Sans MT" w:hAnsi="Gill Sans MT"/>
      <w:color w:val="000000"/>
      <w:kern w:val="28"/>
      <w:sz w:val="16"/>
      <w:szCs w:val="16"/>
    </w:rPr>
  </w:style>
  <w:style w:type="character" w:styleId="Emphasis">
    <w:name w:val="Emphasis"/>
    <w:basedOn w:val="DefaultParagraphFont"/>
    <w:qFormat/>
    <w:rsid w:val="00A66476"/>
    <w:rPr>
      <w:i/>
      <w:iCs/>
    </w:rPr>
  </w:style>
  <w:style w:type="paragraph" w:styleId="ListParagraph">
    <w:name w:val="List Paragraph"/>
    <w:basedOn w:val="Normal"/>
    <w:uiPriority w:val="34"/>
    <w:qFormat/>
    <w:rsid w:val="009379EF"/>
    <w:pPr>
      <w:spacing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dja\Desktop\memorandum%20-%20c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6180-3037-4E38-9190-0A324848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- cirilica</Template>
  <TotalTime>114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McGraw-Hill</Company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</dc:creator>
  <cp:lastModifiedBy>Sladja</cp:lastModifiedBy>
  <cp:revision>10</cp:revision>
  <cp:lastPrinted>2021-12-06T10:40:00Z</cp:lastPrinted>
  <dcterms:created xsi:type="dcterms:W3CDTF">2019-05-22T09:23:00Z</dcterms:created>
  <dcterms:modified xsi:type="dcterms:W3CDTF">2026-02-10T13:53:00Z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TC010184281033</vt:lpwstr>
  </property>
</Properties>
</file>